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500CC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BLOMLEY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75C746B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0EAEC55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79734F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1499668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2F1C0599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610F951F" w14:textId="77777777" w:rsidR="00C65ECD" w:rsidRPr="00065994" w:rsidRDefault="00C65ECD" w:rsidP="00C65EC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DD8BE99" w14:textId="77777777" w:rsidR="00C65ECD" w:rsidRDefault="00C65ECD" w:rsidP="00C65EC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F14C27B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A75CCCB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3E2EA2" w14:textId="77777777" w:rsidR="00C65ECD" w:rsidRDefault="00C65ECD" w:rsidP="00C65E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4 December 2023</w:t>
      </w:r>
    </w:p>
    <w:p w14:paraId="0F4ECB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5F215" w14:textId="77777777" w:rsidR="00C65ECD" w:rsidRDefault="00C65ECD" w:rsidP="009139A6">
      <w:r>
        <w:separator/>
      </w:r>
    </w:p>
  </w:endnote>
  <w:endnote w:type="continuationSeparator" w:id="0">
    <w:p w14:paraId="4F593C77" w14:textId="77777777" w:rsidR="00C65ECD" w:rsidRDefault="00C65E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C6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91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3D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39F7" w14:textId="77777777" w:rsidR="00C65ECD" w:rsidRDefault="00C65ECD" w:rsidP="009139A6">
      <w:r>
        <w:separator/>
      </w:r>
    </w:p>
  </w:footnote>
  <w:footnote w:type="continuationSeparator" w:id="0">
    <w:p w14:paraId="3240AB50" w14:textId="77777777" w:rsidR="00C65ECD" w:rsidRDefault="00C65E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DF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8F2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97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E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5EC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DEE0A"/>
  <w15:chartTrackingRefBased/>
  <w15:docId w15:val="{161C2F1B-EFD4-4A3D-B5B5-B008B685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2024-02-22T07:40:00Z</dcterms:created>
  <dcterms:modified xsi:type="dcterms:W3CDTF">2024-02-22T07:41:00Z</dcterms:modified>
</cp:coreProperties>
</file>